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DF2" w:rsidRDefault="006A5DF2" w:rsidP="006A5D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DAMSELL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A5DF2" w:rsidRDefault="006A5DF2" w:rsidP="006A5D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Woolpit, Suffolk.   Fuller.</w:t>
      </w:r>
    </w:p>
    <w:p w:rsidR="006A5DF2" w:rsidRDefault="006A5DF2" w:rsidP="006A5DF2">
      <w:pPr>
        <w:rPr>
          <w:rFonts w:ascii="Times New Roman" w:hAnsi="Times New Roman" w:cs="Times New Roman"/>
        </w:rPr>
      </w:pPr>
    </w:p>
    <w:p w:rsidR="006A5DF2" w:rsidRDefault="006A5DF2" w:rsidP="006A5DF2">
      <w:pPr>
        <w:rPr>
          <w:rFonts w:ascii="Times New Roman" w:hAnsi="Times New Roman" w:cs="Times New Roman"/>
        </w:rPr>
      </w:pPr>
    </w:p>
    <w:p w:rsidR="006A5DF2" w:rsidRDefault="006A5DF2" w:rsidP="006A5D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Goodale(q.v.) brought a plaint of debt against him.</w:t>
      </w:r>
    </w:p>
    <w:p w:rsidR="006A5DF2" w:rsidRDefault="006A5DF2" w:rsidP="006A5D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A5DF2" w:rsidRDefault="006A5DF2" w:rsidP="006A5DF2">
      <w:pPr>
        <w:rPr>
          <w:rFonts w:ascii="Times New Roman" w:hAnsi="Times New Roman" w:cs="Times New Roman"/>
        </w:rPr>
      </w:pPr>
    </w:p>
    <w:p w:rsidR="006A5DF2" w:rsidRDefault="006A5DF2" w:rsidP="006A5DF2">
      <w:pPr>
        <w:rPr>
          <w:rFonts w:ascii="Times New Roman" w:hAnsi="Times New Roman" w:cs="Times New Roman"/>
        </w:rPr>
      </w:pPr>
    </w:p>
    <w:p w:rsidR="006A5DF2" w:rsidRDefault="006A5DF2" w:rsidP="006A5D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6A5D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DF2" w:rsidRDefault="006A5DF2" w:rsidP="00E71FC3">
      <w:r>
        <w:separator/>
      </w:r>
    </w:p>
  </w:endnote>
  <w:endnote w:type="continuationSeparator" w:id="0">
    <w:p w:rsidR="006A5DF2" w:rsidRDefault="006A5D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DF2" w:rsidRDefault="006A5DF2" w:rsidP="00E71FC3">
      <w:r>
        <w:separator/>
      </w:r>
    </w:p>
  </w:footnote>
  <w:footnote w:type="continuationSeparator" w:id="0">
    <w:p w:rsidR="006A5DF2" w:rsidRDefault="006A5D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DF2"/>
    <w:rsid w:val="001A7C09"/>
    <w:rsid w:val="00577BD5"/>
    <w:rsid w:val="00656CBA"/>
    <w:rsid w:val="006A1F77"/>
    <w:rsid w:val="006A5DF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D2C8D-8523-477E-8853-BA3750B8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5D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5D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2017-12-02T22:01:00Z</dcterms:created>
  <dcterms:modified xsi:type="dcterms:W3CDTF">2017-12-02T22:02:00Z</dcterms:modified>
</cp:coreProperties>
</file>